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5C6AD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Christiane HOLME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fl.1455)</w:t>
      </w:r>
    </w:p>
    <w:p w:rsidR="005C6ADE" w:rsidRDefault="005C6AD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6ADE" w:rsidRDefault="005C6AD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6ADE" w:rsidRDefault="005C6AD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= John Garland of Essex.   (F.P.B. pp.136-7)</w:t>
      </w:r>
    </w:p>
    <w:p w:rsidR="00775158" w:rsidRDefault="0077515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[? John Garland of Malden]</w:t>
      </w:r>
      <w:bookmarkStart w:id="0" w:name="_GoBack"/>
      <w:bookmarkEnd w:id="0"/>
    </w:p>
    <w:p w:rsidR="005C6ADE" w:rsidRDefault="005C6AD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6ADE" w:rsidRDefault="005C6AD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= 1 Thomas Holme of Walden, Essex, </w:t>
      </w:r>
      <w:proofErr w:type="spellStart"/>
      <w:r>
        <w:rPr>
          <w:rFonts w:ascii="Times New Roman" w:hAnsi="Times New Roman" w:cs="Times New Roman"/>
          <w:sz w:val="24"/>
          <w:szCs w:val="24"/>
        </w:rPr>
        <w:t>Clarencieux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King-of-Arms.   (ibid.)</w:t>
      </w:r>
    </w:p>
    <w:p w:rsidR="005C6ADE" w:rsidRDefault="005C6AD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6ADE" w:rsidRDefault="005C6AD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6ADE" w:rsidRPr="005C6ADE" w:rsidRDefault="005C6AD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February 2016</w:t>
      </w:r>
    </w:p>
    <w:sectPr w:rsidR="005C6ADE" w:rsidRPr="005C6A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ADE" w:rsidRDefault="005C6ADE" w:rsidP="00564E3C">
      <w:pPr>
        <w:spacing w:after="0" w:line="240" w:lineRule="auto"/>
      </w:pPr>
      <w:r>
        <w:separator/>
      </w:r>
    </w:p>
  </w:endnote>
  <w:endnote w:type="continuationSeparator" w:id="0">
    <w:p w:rsidR="005C6ADE" w:rsidRDefault="005C6AD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C6ADE">
      <w:rPr>
        <w:rFonts w:ascii="Times New Roman" w:hAnsi="Times New Roman" w:cs="Times New Roman"/>
        <w:noProof/>
        <w:sz w:val="24"/>
        <w:szCs w:val="24"/>
      </w:rPr>
      <w:t>3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ADE" w:rsidRDefault="005C6ADE" w:rsidP="00564E3C">
      <w:pPr>
        <w:spacing w:after="0" w:line="240" w:lineRule="auto"/>
      </w:pPr>
      <w:r>
        <w:separator/>
      </w:r>
    </w:p>
  </w:footnote>
  <w:footnote w:type="continuationSeparator" w:id="0">
    <w:p w:rsidR="005C6ADE" w:rsidRDefault="005C6AD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ADE"/>
    <w:rsid w:val="00372DC6"/>
    <w:rsid w:val="00564E3C"/>
    <w:rsid w:val="005C6ADE"/>
    <w:rsid w:val="0064591D"/>
    <w:rsid w:val="0077515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16114"/>
  <w15:chartTrackingRefBased/>
  <w15:docId w15:val="{8FF14E33-940D-4FD1-A4BD-898506546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2016-02-03T17:25:00Z</dcterms:created>
  <dcterms:modified xsi:type="dcterms:W3CDTF">2016-02-03T17:29:00Z</dcterms:modified>
</cp:coreProperties>
</file>